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68"/>
        <w:gridCol w:w="6700"/>
        <w:gridCol w:w="100"/>
        <w:gridCol w:w="15"/>
      </w:tblGrid>
      <w:tr w:rsidR="005B725A" w:rsidRPr="001548FB" w:rsidTr="008F2C4E">
        <w:trPr>
          <w:gridAfter w:val="1"/>
          <w:wAfter w:w="15" w:type="dxa"/>
        </w:trPr>
        <w:tc>
          <w:tcPr>
            <w:tcW w:w="8468" w:type="dxa"/>
          </w:tcPr>
          <w:p w:rsidR="005B725A" w:rsidRPr="001548FB" w:rsidRDefault="005B725A" w:rsidP="003A217A"/>
        </w:tc>
        <w:tc>
          <w:tcPr>
            <w:tcW w:w="6700" w:type="dxa"/>
            <w:tcMar>
              <w:right w:w="72" w:type="dxa"/>
            </w:tcMar>
          </w:tcPr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7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решению Собрания депутатов 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5B725A" w:rsidRDefault="005B725A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  <w:tc>
          <w:tcPr>
            <w:tcW w:w="100" w:type="dxa"/>
          </w:tcPr>
          <w:p w:rsidR="005B725A" w:rsidRPr="001548FB" w:rsidRDefault="005B725A" w:rsidP="003A217A"/>
        </w:tc>
      </w:tr>
      <w:tr w:rsidR="005B725A" w:rsidRPr="001548FB" w:rsidTr="00243F4F">
        <w:trPr>
          <w:trHeight w:val="57"/>
        </w:trPr>
        <w:tc>
          <w:tcPr>
            <w:tcW w:w="15283" w:type="dxa"/>
            <w:gridSpan w:val="4"/>
          </w:tcPr>
          <w:p w:rsidR="005B725A" w:rsidRPr="001548FB" w:rsidRDefault="005B725A" w:rsidP="003A217A"/>
        </w:tc>
      </w:tr>
      <w:tr w:rsidR="005B725A" w:rsidRPr="001548FB" w:rsidTr="00243F4F">
        <w:tc>
          <w:tcPr>
            <w:tcW w:w="15168" w:type="dxa"/>
            <w:gridSpan w:val="2"/>
            <w:tcMar>
              <w:right w:w="72" w:type="dxa"/>
            </w:tcMar>
            <w:vAlign w:val="bottom"/>
          </w:tcPr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5B725A" w:rsidRPr="000E514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5B725A" w:rsidRPr="000E514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местного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бюджета 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5B725A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115" w:type="dxa"/>
            <w:gridSpan w:val="2"/>
          </w:tcPr>
          <w:p w:rsidR="005B725A" w:rsidRPr="001548FB" w:rsidRDefault="005B725A" w:rsidP="003A217A"/>
        </w:tc>
      </w:tr>
      <w:tr w:rsidR="005B725A" w:rsidRPr="001548FB" w:rsidTr="00243F4F">
        <w:tc>
          <w:tcPr>
            <w:tcW w:w="15168" w:type="dxa"/>
            <w:gridSpan w:val="2"/>
            <w:tcMar>
              <w:left w:w="86" w:type="dxa"/>
              <w:right w:w="158" w:type="dxa"/>
            </w:tcMar>
            <w:vAlign w:val="center"/>
          </w:tcPr>
          <w:p w:rsidR="005B725A" w:rsidRDefault="005B725A" w:rsidP="003A217A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B725A" w:rsidRPr="001548FB" w:rsidRDefault="005B725A" w:rsidP="003A217A"/>
        </w:tc>
      </w:tr>
    </w:tbl>
    <w:p w:rsidR="005B725A" w:rsidRDefault="005B725A" w:rsidP="005659B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5B725A" w:rsidRPr="001548FB" w:rsidTr="001B2EC1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Рз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9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20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1548FB" w:rsidRDefault="005B725A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1</w:t>
            </w: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5B725A" w:rsidRDefault="005B725A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01"/>
        <w:gridCol w:w="7"/>
        <w:gridCol w:w="731"/>
        <w:gridCol w:w="22"/>
        <w:gridCol w:w="422"/>
        <w:gridCol w:w="487"/>
        <w:gridCol w:w="13"/>
        <w:gridCol w:w="1850"/>
        <w:gridCol w:w="10"/>
        <w:gridCol w:w="718"/>
        <w:gridCol w:w="22"/>
        <w:gridCol w:w="1780"/>
        <w:gridCol w:w="40"/>
        <w:gridCol w:w="1842"/>
        <w:gridCol w:w="1840"/>
        <w:gridCol w:w="7"/>
      </w:tblGrid>
      <w:tr w:rsidR="005B725A" w:rsidRPr="001548FB" w:rsidTr="001A7D77">
        <w:trPr>
          <w:trHeight w:val="325"/>
          <w:tblHeader/>
        </w:trPr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5B725A" w:rsidRPr="005659B0" w:rsidRDefault="005B725A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</w:tr>
      <w:tr w:rsidR="005B725A" w:rsidRPr="001548FB" w:rsidTr="001A7D77">
        <w:trPr>
          <w:trHeight w:val="374"/>
        </w:trPr>
        <w:tc>
          <w:tcPr>
            <w:tcW w:w="5808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7 099,2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5 147,7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5B725A" w:rsidRPr="00CD56AE" w:rsidRDefault="005B725A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4 988,5</w:t>
            </w:r>
          </w:p>
        </w:tc>
      </w:tr>
      <w:tr w:rsidR="005B725A" w:rsidRPr="001548FB" w:rsidTr="001A7D77">
        <w:trPr>
          <w:trHeight w:val="43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Администрация Гашунского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B6272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7 099,2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5 147,7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4 988,5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E97E8D" w:rsidRDefault="005B725A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08 1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00 00110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3 679,1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3 679,1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3 679,1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2 00 001</w:t>
            </w:r>
            <w:r>
              <w:rPr>
                <w:rFonts w:ascii="Times New Roman" w:hAnsi="Times New Roman"/>
                <w:color w:val="000000"/>
                <w:sz w:val="28"/>
              </w:rPr>
              <w:t>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525,4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F5089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09 2 99990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850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25,5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8741C4" w:rsidRDefault="005B725A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99 9 00 72390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6D36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  <w:p w:rsidR="005B725A" w:rsidRDefault="005B725A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07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DC5DC2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99 9 00 26270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880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122,9</w:t>
            </w:r>
          </w:p>
        </w:tc>
      </w:tr>
      <w:tr w:rsidR="005B725A" w:rsidRPr="001548FB" w:rsidTr="001A7D77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05 1 0026050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05 2 0026060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05 3 0026070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 работников Гашунского сельского 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09 2 00 26260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10 2 00 26200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99 9 00 90110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880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126,7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249,4</w:t>
            </w:r>
          </w:p>
        </w:tc>
      </w:tr>
      <w:tr w:rsidR="005B725A" w:rsidRPr="001548FB" w:rsidTr="001A7D77">
        <w:trPr>
          <w:trHeight w:val="197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0700F5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0F5089" w:rsidRDefault="005B725A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76,5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79,3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Pr="00CD56AE" w:rsidRDefault="005B725A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01 2 00 26020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505,6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181,5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(оказание услуг) муниципальных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Гашунского сельского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поселения в рамках подпрограммы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«Развитие материальной технической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базы учреждений культуры»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целевой программы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культуры» (Субсидии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бюджетным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03 1 00 00590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1 551,6 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1077,9 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936,9</w:t>
            </w:r>
          </w:p>
        </w:tc>
      </w:tr>
      <w:tr w:rsidR="005B725A" w:rsidRPr="001548FB" w:rsidTr="001A7D77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работникам   культуры в рамках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в рамках подпрограммы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материальной технической базы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культуры» муниципальной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целевой программы Гашунского сельского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поселения «Развитие культуры»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(Субсидии бюджетным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5B725A" w:rsidRPr="00CD56AE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5B725A" w:rsidRPr="000857B6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5B725A" w:rsidRPr="000857B6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5B725A" w:rsidRPr="00AF353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5B725A" w:rsidRPr="000857B6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577,7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5B725A" w:rsidRPr="00CD56AE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деятельности (оказание услуг)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муниципальных учреждений Гашунского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в рамках подпрограммы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«Энергосбережение и повышение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энергетической эффективности»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муниципальной программы Гашунского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«Энергосбережение и повышение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энергетической эффективности 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2014-2020 годы» (Субсидии бюджетным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90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5B725A" w:rsidRPr="001548FB" w:rsidTr="001A7D77">
        <w:trPr>
          <w:trHeight w:val="2682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5B725A" w:rsidRDefault="005B725A" w:rsidP="009D57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5B725A" w:rsidRDefault="005B725A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04 1 0026030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5B725A" w:rsidRDefault="005B725A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</w:tbl>
    <w:p w:rsidR="005B725A" w:rsidRDefault="005B725A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5B725A" w:rsidRPr="000F4C95" w:rsidRDefault="005B725A" w:rsidP="004C76D0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5B725A" w:rsidRDefault="005B725A" w:rsidP="009B6F7D">
      <w:pPr>
        <w:rPr>
          <w:sz w:val="28"/>
          <w:szCs w:val="28"/>
        </w:rPr>
      </w:pPr>
    </w:p>
    <w:sectPr w:rsidR="005B725A" w:rsidSect="00267146">
      <w:headerReference w:type="default" r:id="rId6"/>
      <w:footerReference w:type="even" r:id="rId7"/>
      <w:foot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25A" w:rsidRDefault="005B725A" w:rsidP="00267146">
      <w:r>
        <w:separator/>
      </w:r>
    </w:p>
  </w:endnote>
  <w:endnote w:type="continuationSeparator" w:id="1">
    <w:p w:rsidR="005B725A" w:rsidRDefault="005B725A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5B725A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725A" w:rsidRDefault="005B725A" w:rsidP="0035005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5B725A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5B725A" w:rsidRDefault="005B725A" w:rsidP="003500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25A" w:rsidRDefault="005B725A" w:rsidP="00267146">
      <w:r>
        <w:separator/>
      </w:r>
    </w:p>
  </w:footnote>
  <w:footnote w:type="continuationSeparator" w:id="1">
    <w:p w:rsidR="005B725A" w:rsidRDefault="005B725A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5A" w:rsidRDefault="005B725A" w:rsidP="00735E87">
    <w:pPr>
      <w:pStyle w:val="Header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9B0"/>
    <w:rsid w:val="0001392E"/>
    <w:rsid w:val="00026E7F"/>
    <w:rsid w:val="0003038B"/>
    <w:rsid w:val="0004202C"/>
    <w:rsid w:val="000546CE"/>
    <w:rsid w:val="00060D80"/>
    <w:rsid w:val="00064F91"/>
    <w:rsid w:val="00065104"/>
    <w:rsid w:val="000700F5"/>
    <w:rsid w:val="00073B93"/>
    <w:rsid w:val="00073E1D"/>
    <w:rsid w:val="0007576D"/>
    <w:rsid w:val="000857B6"/>
    <w:rsid w:val="000A625D"/>
    <w:rsid w:val="000A6569"/>
    <w:rsid w:val="000A6D12"/>
    <w:rsid w:val="000C684A"/>
    <w:rsid w:val="000C757B"/>
    <w:rsid w:val="000D59B1"/>
    <w:rsid w:val="000E514B"/>
    <w:rsid w:val="000F4C95"/>
    <w:rsid w:val="000F5089"/>
    <w:rsid w:val="001002C0"/>
    <w:rsid w:val="001127B7"/>
    <w:rsid w:val="001146D4"/>
    <w:rsid w:val="001406DC"/>
    <w:rsid w:val="00142661"/>
    <w:rsid w:val="00151EFB"/>
    <w:rsid w:val="001548FB"/>
    <w:rsid w:val="00167517"/>
    <w:rsid w:val="00186132"/>
    <w:rsid w:val="001933F6"/>
    <w:rsid w:val="001A075E"/>
    <w:rsid w:val="001A5DDC"/>
    <w:rsid w:val="001A7D77"/>
    <w:rsid w:val="001B2EC1"/>
    <w:rsid w:val="001B4378"/>
    <w:rsid w:val="001B5992"/>
    <w:rsid w:val="001B76DA"/>
    <w:rsid w:val="001F53E0"/>
    <w:rsid w:val="00243F4F"/>
    <w:rsid w:val="00244864"/>
    <w:rsid w:val="00252E98"/>
    <w:rsid w:val="00264C37"/>
    <w:rsid w:val="00266A12"/>
    <w:rsid w:val="00267146"/>
    <w:rsid w:val="00267DF9"/>
    <w:rsid w:val="002818CF"/>
    <w:rsid w:val="002855EF"/>
    <w:rsid w:val="00294DFB"/>
    <w:rsid w:val="002A2440"/>
    <w:rsid w:val="002B7B2A"/>
    <w:rsid w:val="002C2089"/>
    <w:rsid w:val="002D37AF"/>
    <w:rsid w:val="002E023D"/>
    <w:rsid w:val="002E7CB6"/>
    <w:rsid w:val="00306590"/>
    <w:rsid w:val="00315445"/>
    <w:rsid w:val="00334298"/>
    <w:rsid w:val="0035005D"/>
    <w:rsid w:val="00354A1F"/>
    <w:rsid w:val="003553B4"/>
    <w:rsid w:val="0036255A"/>
    <w:rsid w:val="00363723"/>
    <w:rsid w:val="00365D3C"/>
    <w:rsid w:val="00373CB6"/>
    <w:rsid w:val="003A217A"/>
    <w:rsid w:val="003B2798"/>
    <w:rsid w:val="003C7FF9"/>
    <w:rsid w:val="003F2129"/>
    <w:rsid w:val="003F2BCE"/>
    <w:rsid w:val="00401A39"/>
    <w:rsid w:val="004233D9"/>
    <w:rsid w:val="004354C4"/>
    <w:rsid w:val="004358D7"/>
    <w:rsid w:val="0044321A"/>
    <w:rsid w:val="00465428"/>
    <w:rsid w:val="0047385C"/>
    <w:rsid w:val="00481B17"/>
    <w:rsid w:val="004953E3"/>
    <w:rsid w:val="00495E0D"/>
    <w:rsid w:val="004A6F25"/>
    <w:rsid w:val="004B0997"/>
    <w:rsid w:val="004C76D0"/>
    <w:rsid w:val="004E310A"/>
    <w:rsid w:val="004E7B0F"/>
    <w:rsid w:val="004F14C8"/>
    <w:rsid w:val="004F2202"/>
    <w:rsid w:val="004F47D0"/>
    <w:rsid w:val="0050270E"/>
    <w:rsid w:val="00514E26"/>
    <w:rsid w:val="00521891"/>
    <w:rsid w:val="0052580F"/>
    <w:rsid w:val="00526780"/>
    <w:rsid w:val="00527ADE"/>
    <w:rsid w:val="00527C28"/>
    <w:rsid w:val="0053125D"/>
    <w:rsid w:val="005330EA"/>
    <w:rsid w:val="00533DCC"/>
    <w:rsid w:val="005659B0"/>
    <w:rsid w:val="00573E1F"/>
    <w:rsid w:val="00592725"/>
    <w:rsid w:val="005942FF"/>
    <w:rsid w:val="005B0361"/>
    <w:rsid w:val="005B31F4"/>
    <w:rsid w:val="005B3AD8"/>
    <w:rsid w:val="005B725A"/>
    <w:rsid w:val="005C0C0E"/>
    <w:rsid w:val="005C5740"/>
    <w:rsid w:val="005C6148"/>
    <w:rsid w:val="005D38F8"/>
    <w:rsid w:val="005D5AEC"/>
    <w:rsid w:val="005F258A"/>
    <w:rsid w:val="005F4330"/>
    <w:rsid w:val="005F5FFC"/>
    <w:rsid w:val="00606F52"/>
    <w:rsid w:val="0061181E"/>
    <w:rsid w:val="00617A1D"/>
    <w:rsid w:val="006413EF"/>
    <w:rsid w:val="00642E67"/>
    <w:rsid w:val="006642A7"/>
    <w:rsid w:val="006C70FA"/>
    <w:rsid w:val="006D189A"/>
    <w:rsid w:val="006D3638"/>
    <w:rsid w:val="006E7D40"/>
    <w:rsid w:val="00710129"/>
    <w:rsid w:val="00711889"/>
    <w:rsid w:val="007242B3"/>
    <w:rsid w:val="00735E87"/>
    <w:rsid w:val="00742780"/>
    <w:rsid w:val="00742794"/>
    <w:rsid w:val="00786E39"/>
    <w:rsid w:val="007A0EDD"/>
    <w:rsid w:val="007A3D79"/>
    <w:rsid w:val="007C6CE9"/>
    <w:rsid w:val="007C750E"/>
    <w:rsid w:val="007D37A6"/>
    <w:rsid w:val="007D72F0"/>
    <w:rsid w:val="007F5CC6"/>
    <w:rsid w:val="00801AD2"/>
    <w:rsid w:val="00805D6C"/>
    <w:rsid w:val="008371A0"/>
    <w:rsid w:val="008376EE"/>
    <w:rsid w:val="0084308D"/>
    <w:rsid w:val="008433D4"/>
    <w:rsid w:val="0086114F"/>
    <w:rsid w:val="008612F1"/>
    <w:rsid w:val="008662ED"/>
    <w:rsid w:val="00870FA0"/>
    <w:rsid w:val="008741C4"/>
    <w:rsid w:val="00881FDF"/>
    <w:rsid w:val="0088351C"/>
    <w:rsid w:val="00891077"/>
    <w:rsid w:val="008933A4"/>
    <w:rsid w:val="008E1266"/>
    <w:rsid w:val="008E5373"/>
    <w:rsid w:val="008E736B"/>
    <w:rsid w:val="008E75E2"/>
    <w:rsid w:val="008F2C4E"/>
    <w:rsid w:val="00911E45"/>
    <w:rsid w:val="009305DC"/>
    <w:rsid w:val="00931AF5"/>
    <w:rsid w:val="009337DC"/>
    <w:rsid w:val="009352F4"/>
    <w:rsid w:val="00973030"/>
    <w:rsid w:val="009772A8"/>
    <w:rsid w:val="0098528F"/>
    <w:rsid w:val="009860FE"/>
    <w:rsid w:val="009A25F7"/>
    <w:rsid w:val="009A7C07"/>
    <w:rsid w:val="009B48E5"/>
    <w:rsid w:val="009B649D"/>
    <w:rsid w:val="009B6F7D"/>
    <w:rsid w:val="009D57A8"/>
    <w:rsid w:val="009D57EC"/>
    <w:rsid w:val="009D7392"/>
    <w:rsid w:val="009D7F7D"/>
    <w:rsid w:val="009E611D"/>
    <w:rsid w:val="009F564E"/>
    <w:rsid w:val="009F6FC6"/>
    <w:rsid w:val="00A0714E"/>
    <w:rsid w:val="00A243FC"/>
    <w:rsid w:val="00A27755"/>
    <w:rsid w:val="00A325FD"/>
    <w:rsid w:val="00A32BE8"/>
    <w:rsid w:val="00A33D2E"/>
    <w:rsid w:val="00A34953"/>
    <w:rsid w:val="00A768D8"/>
    <w:rsid w:val="00A80FF0"/>
    <w:rsid w:val="00A877F0"/>
    <w:rsid w:val="00AA3397"/>
    <w:rsid w:val="00AC5231"/>
    <w:rsid w:val="00AC589A"/>
    <w:rsid w:val="00AE337E"/>
    <w:rsid w:val="00AE666E"/>
    <w:rsid w:val="00AF350D"/>
    <w:rsid w:val="00AF353A"/>
    <w:rsid w:val="00AF5456"/>
    <w:rsid w:val="00B05114"/>
    <w:rsid w:val="00B1217F"/>
    <w:rsid w:val="00B15E1B"/>
    <w:rsid w:val="00B35E25"/>
    <w:rsid w:val="00B36ECE"/>
    <w:rsid w:val="00B42170"/>
    <w:rsid w:val="00B426B3"/>
    <w:rsid w:val="00B432E2"/>
    <w:rsid w:val="00B4537F"/>
    <w:rsid w:val="00B5211C"/>
    <w:rsid w:val="00B6272F"/>
    <w:rsid w:val="00B72D5B"/>
    <w:rsid w:val="00B80CF3"/>
    <w:rsid w:val="00B81BDA"/>
    <w:rsid w:val="00B86CDB"/>
    <w:rsid w:val="00BA36C7"/>
    <w:rsid w:val="00BA4E25"/>
    <w:rsid w:val="00BC47E1"/>
    <w:rsid w:val="00BE7D6A"/>
    <w:rsid w:val="00BF015C"/>
    <w:rsid w:val="00BF7F5D"/>
    <w:rsid w:val="00C01CE3"/>
    <w:rsid w:val="00C073FF"/>
    <w:rsid w:val="00C07A86"/>
    <w:rsid w:val="00C21B97"/>
    <w:rsid w:val="00C2552F"/>
    <w:rsid w:val="00C36B93"/>
    <w:rsid w:val="00C75C8F"/>
    <w:rsid w:val="00CA091E"/>
    <w:rsid w:val="00CB0628"/>
    <w:rsid w:val="00CC19EE"/>
    <w:rsid w:val="00CC3956"/>
    <w:rsid w:val="00CD56AE"/>
    <w:rsid w:val="00CD7208"/>
    <w:rsid w:val="00CE3CD5"/>
    <w:rsid w:val="00CE5D90"/>
    <w:rsid w:val="00CF314C"/>
    <w:rsid w:val="00CF5268"/>
    <w:rsid w:val="00CF76B2"/>
    <w:rsid w:val="00D005D8"/>
    <w:rsid w:val="00D039C2"/>
    <w:rsid w:val="00D077F3"/>
    <w:rsid w:val="00D14774"/>
    <w:rsid w:val="00D21246"/>
    <w:rsid w:val="00D322D1"/>
    <w:rsid w:val="00D42EA0"/>
    <w:rsid w:val="00D77EE1"/>
    <w:rsid w:val="00DA4EE6"/>
    <w:rsid w:val="00DB1B9D"/>
    <w:rsid w:val="00DC1D6D"/>
    <w:rsid w:val="00DC5DC2"/>
    <w:rsid w:val="00DF4889"/>
    <w:rsid w:val="00E030A2"/>
    <w:rsid w:val="00E04EC8"/>
    <w:rsid w:val="00E10616"/>
    <w:rsid w:val="00E11206"/>
    <w:rsid w:val="00E32CDC"/>
    <w:rsid w:val="00E53910"/>
    <w:rsid w:val="00E565B4"/>
    <w:rsid w:val="00E62124"/>
    <w:rsid w:val="00E76F2F"/>
    <w:rsid w:val="00E82598"/>
    <w:rsid w:val="00E97E8D"/>
    <w:rsid w:val="00EB0581"/>
    <w:rsid w:val="00EB6A6E"/>
    <w:rsid w:val="00EC1D99"/>
    <w:rsid w:val="00EC2B73"/>
    <w:rsid w:val="00ED0944"/>
    <w:rsid w:val="00EE4478"/>
    <w:rsid w:val="00EF03F6"/>
    <w:rsid w:val="00F03B8E"/>
    <w:rsid w:val="00F04B05"/>
    <w:rsid w:val="00F05AD4"/>
    <w:rsid w:val="00F12ACC"/>
    <w:rsid w:val="00F3248B"/>
    <w:rsid w:val="00F32D24"/>
    <w:rsid w:val="00F35E41"/>
    <w:rsid w:val="00F37FBB"/>
    <w:rsid w:val="00F61D55"/>
    <w:rsid w:val="00F97349"/>
    <w:rsid w:val="00FA4D18"/>
    <w:rsid w:val="00FD08E0"/>
    <w:rsid w:val="00FD77A0"/>
    <w:rsid w:val="00FE3490"/>
    <w:rsid w:val="00FE4068"/>
    <w:rsid w:val="00FF0F46"/>
    <w:rsid w:val="00FF15DF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B0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71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714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671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7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146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35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1194</Words>
  <Characters>6806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2018-11-15T06:49:00Z</dcterms:created>
  <dcterms:modified xsi:type="dcterms:W3CDTF">2018-11-15T06:49:00Z</dcterms:modified>
</cp:coreProperties>
</file>